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63E976" w14:textId="77777777" w:rsidR="00341674" w:rsidRDefault="00341674" w:rsidP="00341674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</w:rPr>
        <w:t>William RYCHER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  </w:t>
      </w:r>
      <w:proofErr w:type="gram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(</w:t>
      </w:r>
      <w:proofErr w:type="gram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fl.1483)</w:t>
      </w:r>
    </w:p>
    <w:p w14:paraId="41000BD7" w14:textId="77777777" w:rsidR="00341674" w:rsidRDefault="00341674" w:rsidP="00341674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of London. Weaver.</w:t>
      </w:r>
    </w:p>
    <w:p w14:paraId="39D304E2" w14:textId="77777777" w:rsidR="00341674" w:rsidRDefault="00341674" w:rsidP="00341674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6F6F1A68" w14:textId="77777777" w:rsidR="00341674" w:rsidRDefault="00341674" w:rsidP="00341674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1454EC7D" w14:textId="77777777" w:rsidR="00341674" w:rsidRDefault="00341674" w:rsidP="00341674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1483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 xml:space="preserve">William Mason of Newington, Kent(q.v.), brought a plaint of debt </w:t>
      </w:r>
    </w:p>
    <w:p w14:paraId="19012FAF" w14:textId="77777777" w:rsidR="00341674" w:rsidRDefault="00341674" w:rsidP="00341674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execution against him.</w:t>
      </w:r>
    </w:p>
    <w:p w14:paraId="5D8F0FDC" w14:textId="77777777" w:rsidR="00341674" w:rsidRDefault="00341674" w:rsidP="00341674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( </w:t>
      </w:r>
      <w:hyperlink r:id="rId6" w:history="1">
        <w:r w:rsidRPr="0022786A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>
        <w:rPr>
          <w:rStyle w:val="Hyperlink"/>
          <w:rFonts w:ascii="Times New Roman" w:eastAsia="Calibri" w:hAnsi="Times New Roman" w:cs="Times New Roman"/>
          <w:sz w:val="24"/>
          <w:szCs w:val="24"/>
          <w:u w:val="none"/>
        </w:rPr>
        <w:t xml:space="preserve">  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)</w:t>
      </w:r>
    </w:p>
    <w:p w14:paraId="5460491B" w14:textId="77777777" w:rsidR="00341674" w:rsidRDefault="00341674" w:rsidP="00341674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0CE17704" w14:textId="77777777" w:rsidR="00341674" w:rsidRDefault="00341674" w:rsidP="00341674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409F7EA3" w14:textId="77777777" w:rsidR="00341674" w:rsidRDefault="00341674" w:rsidP="00341674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17 December 2021</w:t>
      </w:r>
    </w:p>
    <w:p w14:paraId="23835464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956C03" w14:textId="77777777" w:rsidR="00341674" w:rsidRDefault="00341674" w:rsidP="009139A6">
      <w:r>
        <w:separator/>
      </w:r>
    </w:p>
  </w:endnote>
  <w:endnote w:type="continuationSeparator" w:id="0">
    <w:p w14:paraId="3A0730DD" w14:textId="77777777" w:rsidR="00341674" w:rsidRDefault="0034167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A2D4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700803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</w:t>
    </w:r>
    <w:proofErr w:type="gramStart"/>
    <w:r w:rsidRPr="009139A6">
      <w:rPr>
        <w:rFonts w:ascii="Times New Roman" w:hAnsi="Times New Roman"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449B3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4958BF" w14:textId="77777777" w:rsidR="00341674" w:rsidRDefault="00341674" w:rsidP="009139A6">
      <w:r>
        <w:separator/>
      </w:r>
    </w:p>
  </w:footnote>
  <w:footnote w:type="continuationSeparator" w:id="0">
    <w:p w14:paraId="24D93BB7" w14:textId="77777777" w:rsidR="00341674" w:rsidRDefault="0034167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2665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17C2A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FC88A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1674"/>
    <w:rsid w:val="000666E0"/>
    <w:rsid w:val="002510B7"/>
    <w:rsid w:val="00341674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419ED0"/>
  <w15:chartTrackingRefBased/>
  <w15:docId w15:val="{0804A0FF-71BC-403E-B1D8-41827BF90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34167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46</Words>
  <Characters>265</Characters>
  <Application>Microsoft Office Word</Application>
  <DocSecurity>0</DocSecurity>
  <Lines>2</Lines>
  <Paragraphs>1</Paragraphs>
  <ScaleCrop>false</ScaleCrop>
  <Company/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2022-01-14T10:43:00Z</dcterms:created>
  <dcterms:modified xsi:type="dcterms:W3CDTF">2022-01-14T10:43:00Z</dcterms:modified>
</cp:coreProperties>
</file>